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CA204" w14:textId="77777777" w:rsidR="00823AC8" w:rsidRDefault="00823AC8" w:rsidP="00823A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KYLHAM (</w:t>
      </w:r>
      <w:proofErr w:type="gramStart"/>
      <w:r>
        <w:rPr>
          <w:rFonts w:cs="Times New Roman"/>
          <w:szCs w:val="24"/>
          <w:u w:val="single"/>
        </w:rPr>
        <w:t>KYLLOM)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(fl.1484)</w:t>
      </w:r>
    </w:p>
    <w:p w14:paraId="71B03C48" w14:textId="77777777" w:rsidR="00823AC8" w:rsidRDefault="00823AC8" w:rsidP="00823A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Peterborough, Northamptonshire. Gentleman.</w:t>
      </w:r>
    </w:p>
    <w:p w14:paraId="11058547" w14:textId="77777777" w:rsidR="00823AC8" w:rsidRDefault="00823AC8" w:rsidP="00823AC8">
      <w:pPr>
        <w:pStyle w:val="NoSpacing"/>
        <w:rPr>
          <w:rFonts w:cs="Times New Roman"/>
          <w:szCs w:val="24"/>
        </w:rPr>
      </w:pPr>
    </w:p>
    <w:p w14:paraId="1BD6B6A8" w14:textId="77777777" w:rsidR="00823AC8" w:rsidRDefault="00823AC8" w:rsidP="00823AC8">
      <w:pPr>
        <w:pStyle w:val="NoSpacing"/>
        <w:rPr>
          <w:rFonts w:cs="Times New Roman"/>
          <w:szCs w:val="24"/>
        </w:rPr>
      </w:pPr>
    </w:p>
    <w:p w14:paraId="172A17E9" w14:textId="77777777" w:rsidR="00823AC8" w:rsidRDefault="00823AC8" w:rsidP="00823A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Feb.1484</w:t>
      </w:r>
      <w:r>
        <w:rPr>
          <w:rFonts w:cs="Times New Roman"/>
          <w:szCs w:val="24"/>
        </w:rPr>
        <w:tab/>
        <w:t>He was granted a general pardon.</w:t>
      </w:r>
    </w:p>
    <w:p w14:paraId="44E4070F" w14:textId="77777777" w:rsidR="00823AC8" w:rsidRDefault="00823AC8" w:rsidP="00823A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7AEF93E0" w14:textId="77777777" w:rsidR="00823AC8" w:rsidRDefault="00823AC8" w:rsidP="00823AC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p.11)</w:t>
      </w:r>
    </w:p>
    <w:p w14:paraId="5408F8E0" w14:textId="77777777" w:rsidR="00823AC8" w:rsidRDefault="00823AC8" w:rsidP="00823AC8">
      <w:pPr>
        <w:pStyle w:val="NoSpacing"/>
        <w:rPr>
          <w:rFonts w:cs="Times New Roman"/>
          <w:szCs w:val="24"/>
        </w:rPr>
      </w:pPr>
    </w:p>
    <w:p w14:paraId="774096FE" w14:textId="77777777" w:rsidR="00823AC8" w:rsidRDefault="00823AC8" w:rsidP="00823AC8">
      <w:pPr>
        <w:pStyle w:val="NoSpacing"/>
        <w:rPr>
          <w:rFonts w:cs="Times New Roman"/>
          <w:szCs w:val="24"/>
        </w:rPr>
      </w:pPr>
    </w:p>
    <w:p w14:paraId="03ED8484" w14:textId="77777777" w:rsidR="00823AC8" w:rsidRDefault="00823AC8" w:rsidP="00823A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April 2024</w:t>
      </w:r>
    </w:p>
    <w:p w14:paraId="034A3A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4A473" w14:textId="77777777" w:rsidR="00823AC8" w:rsidRDefault="00823AC8" w:rsidP="009139A6">
      <w:r>
        <w:separator/>
      </w:r>
    </w:p>
  </w:endnote>
  <w:endnote w:type="continuationSeparator" w:id="0">
    <w:p w14:paraId="2549B152" w14:textId="77777777" w:rsidR="00823AC8" w:rsidRDefault="00823A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AB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17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ECE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4D14" w14:textId="77777777" w:rsidR="00823AC8" w:rsidRDefault="00823AC8" w:rsidP="009139A6">
      <w:r>
        <w:separator/>
      </w:r>
    </w:p>
  </w:footnote>
  <w:footnote w:type="continuationSeparator" w:id="0">
    <w:p w14:paraId="33CE6F0A" w14:textId="77777777" w:rsidR="00823AC8" w:rsidRDefault="00823A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069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E9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C3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C8"/>
    <w:rsid w:val="000666E0"/>
    <w:rsid w:val="002510B7"/>
    <w:rsid w:val="00270799"/>
    <w:rsid w:val="005C130B"/>
    <w:rsid w:val="00823AC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5CE8"/>
  <w15:chartTrackingRefBased/>
  <w15:docId w15:val="{2D99C887-9EBB-4485-BCF2-2B62C6E0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2024-04-08T20:04:00Z</dcterms:created>
  <dcterms:modified xsi:type="dcterms:W3CDTF">2024-04-08T20:04:00Z</dcterms:modified>
</cp:coreProperties>
</file>